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35FBF" w14:textId="77777777" w:rsidR="00973421" w:rsidRDefault="00973421" w:rsidP="00973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Eleanor BOTTON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d.ca.1486)</w:t>
      </w:r>
    </w:p>
    <w:p w14:paraId="729CD436" w14:textId="77777777" w:rsidR="00973421" w:rsidRDefault="00973421" w:rsidP="00973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Kettering, Northamptonshire.</w:t>
      </w:r>
    </w:p>
    <w:p w14:paraId="058613CE" w14:textId="77777777" w:rsidR="00973421" w:rsidRDefault="00973421" w:rsidP="00973421">
      <w:pPr>
        <w:pStyle w:val="NoSpacing"/>
        <w:rPr>
          <w:rFonts w:cs="Times New Roman"/>
          <w:szCs w:val="24"/>
        </w:rPr>
      </w:pPr>
    </w:p>
    <w:p w14:paraId="03B286CE" w14:textId="77777777" w:rsidR="00973421" w:rsidRDefault="00973421" w:rsidP="00973421">
      <w:pPr>
        <w:pStyle w:val="NoSpacing"/>
        <w:rPr>
          <w:rFonts w:cs="Times New Roman"/>
          <w:szCs w:val="24"/>
        </w:rPr>
      </w:pPr>
    </w:p>
    <w:p w14:paraId="72EA2C74" w14:textId="77777777" w:rsidR="00973421" w:rsidRDefault="00973421" w:rsidP="00973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Probate of her Will.</w:t>
      </w:r>
    </w:p>
    <w:p w14:paraId="1CB85102" w14:textId="77777777" w:rsidR="00973421" w:rsidRDefault="00973421" w:rsidP="00973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Index)</w:t>
      </w:r>
    </w:p>
    <w:p w14:paraId="66087EBC" w14:textId="77777777" w:rsidR="00973421" w:rsidRDefault="00973421" w:rsidP="00973421">
      <w:pPr>
        <w:pStyle w:val="NoSpacing"/>
        <w:rPr>
          <w:rFonts w:cs="Times New Roman"/>
          <w:szCs w:val="24"/>
        </w:rPr>
      </w:pPr>
    </w:p>
    <w:p w14:paraId="6EF2D74C" w14:textId="77777777" w:rsidR="00973421" w:rsidRDefault="00973421" w:rsidP="00973421">
      <w:pPr>
        <w:pStyle w:val="NoSpacing"/>
        <w:rPr>
          <w:rFonts w:cs="Times New Roman"/>
          <w:szCs w:val="24"/>
        </w:rPr>
      </w:pPr>
    </w:p>
    <w:p w14:paraId="753A791D" w14:textId="77777777" w:rsidR="00973421" w:rsidRDefault="00973421" w:rsidP="00973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32BB4B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FCB2F" w14:textId="77777777" w:rsidR="00973421" w:rsidRDefault="00973421" w:rsidP="009139A6">
      <w:r>
        <w:separator/>
      </w:r>
    </w:p>
  </w:endnote>
  <w:endnote w:type="continuationSeparator" w:id="0">
    <w:p w14:paraId="4FD1B536" w14:textId="77777777" w:rsidR="00973421" w:rsidRDefault="009734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51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4B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F5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964A" w14:textId="77777777" w:rsidR="00973421" w:rsidRDefault="00973421" w:rsidP="009139A6">
      <w:r>
        <w:separator/>
      </w:r>
    </w:p>
  </w:footnote>
  <w:footnote w:type="continuationSeparator" w:id="0">
    <w:p w14:paraId="4587C22C" w14:textId="77777777" w:rsidR="00973421" w:rsidRDefault="009734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798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F40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F6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2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7342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4C75"/>
  <w15:chartTrackingRefBased/>
  <w15:docId w15:val="{936B8A99-9CA0-48D6-905D-DF549E24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2024-04-07T15:42:00Z</dcterms:created>
  <dcterms:modified xsi:type="dcterms:W3CDTF">2024-04-07T15:43:00Z</dcterms:modified>
</cp:coreProperties>
</file>